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9066DD" w14:textId="77777777" w:rsidR="00201ED6" w:rsidRDefault="00201ED6" w:rsidP="00201E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Thomas FULFIRDE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d.ca.1484)</w:t>
      </w:r>
    </w:p>
    <w:p w14:paraId="35C70DEB" w14:textId="77777777" w:rsidR="00201ED6" w:rsidRDefault="00201ED6" w:rsidP="00201ED6">
      <w:pPr>
        <w:pStyle w:val="NoSpacing"/>
        <w:rPr>
          <w:rFonts w:cs="Times New Roman"/>
          <w:szCs w:val="24"/>
        </w:rPr>
      </w:pPr>
    </w:p>
    <w:p w14:paraId="306DBDD9" w14:textId="77777777" w:rsidR="00201ED6" w:rsidRDefault="00201ED6" w:rsidP="00201ED6">
      <w:pPr>
        <w:pStyle w:val="NoSpacing"/>
        <w:rPr>
          <w:rFonts w:cs="Times New Roman"/>
          <w:szCs w:val="24"/>
        </w:rPr>
      </w:pPr>
    </w:p>
    <w:p w14:paraId="7D1900A0" w14:textId="77777777" w:rsidR="00201ED6" w:rsidRDefault="00201ED6" w:rsidP="00201E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Mar.1484</w:t>
      </w:r>
      <w:r>
        <w:rPr>
          <w:rFonts w:cs="Times New Roman"/>
          <w:szCs w:val="24"/>
        </w:rPr>
        <w:tab/>
        <w:t xml:space="preserve">Writs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Escheators of Devon &amp; Cornwall</w:t>
      </w:r>
    </w:p>
    <w:p w14:paraId="4339EF50" w14:textId="77777777" w:rsidR="00201ED6" w:rsidRDefault="00201ED6" w:rsidP="00201E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Somerset.       (fl.1485-1509 p.117)</w:t>
      </w:r>
    </w:p>
    <w:p w14:paraId="209EAD33" w14:textId="77777777" w:rsidR="00201ED6" w:rsidRDefault="00201ED6" w:rsidP="00201ED6">
      <w:pPr>
        <w:pStyle w:val="NoSpacing"/>
        <w:rPr>
          <w:rFonts w:cs="Times New Roman"/>
          <w:szCs w:val="24"/>
        </w:rPr>
      </w:pPr>
    </w:p>
    <w:p w14:paraId="02674EE7" w14:textId="77777777" w:rsidR="00201ED6" w:rsidRDefault="00201ED6" w:rsidP="00201ED6">
      <w:pPr>
        <w:pStyle w:val="NoSpacing"/>
        <w:rPr>
          <w:rFonts w:cs="Times New Roman"/>
          <w:szCs w:val="24"/>
        </w:rPr>
      </w:pPr>
    </w:p>
    <w:p w14:paraId="504AB16F" w14:textId="77777777" w:rsidR="00201ED6" w:rsidRDefault="00201ED6" w:rsidP="00201ED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December 2024</w:t>
      </w:r>
    </w:p>
    <w:p w14:paraId="5DCDAE3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50192D" w14:textId="77777777" w:rsidR="00201ED6" w:rsidRDefault="00201ED6" w:rsidP="009139A6">
      <w:r>
        <w:separator/>
      </w:r>
    </w:p>
  </w:endnote>
  <w:endnote w:type="continuationSeparator" w:id="0">
    <w:p w14:paraId="0E187EC6" w14:textId="77777777" w:rsidR="00201ED6" w:rsidRDefault="00201E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912AF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9755B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027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0651B0" w14:textId="77777777" w:rsidR="00201ED6" w:rsidRDefault="00201ED6" w:rsidP="009139A6">
      <w:r>
        <w:separator/>
      </w:r>
    </w:p>
  </w:footnote>
  <w:footnote w:type="continuationSeparator" w:id="0">
    <w:p w14:paraId="4F9CDB34" w14:textId="77777777" w:rsidR="00201ED6" w:rsidRDefault="00201E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9427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F77F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B14A5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ED6"/>
    <w:rsid w:val="000666E0"/>
    <w:rsid w:val="00201ED6"/>
    <w:rsid w:val="002510B7"/>
    <w:rsid w:val="00270799"/>
    <w:rsid w:val="005661C1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5C7B5"/>
  <w15:chartTrackingRefBased/>
  <w15:docId w15:val="{B4FF99A3-BCA0-48EC-8495-BB3DECE69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2024-12-11T21:17:00Z</dcterms:created>
  <dcterms:modified xsi:type="dcterms:W3CDTF">2024-12-11T21:17:00Z</dcterms:modified>
</cp:coreProperties>
</file>